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2BDF8" w14:textId="2513D645" w:rsidR="00BA00AB" w:rsidRDefault="00631C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TOMLINSON</w:t>
      </w:r>
      <w:r>
        <w:rPr>
          <w:rFonts w:ascii="Times New Roman" w:hAnsi="Times New Roman" w:cs="Times New Roman"/>
          <w:sz w:val="24"/>
          <w:szCs w:val="24"/>
        </w:rPr>
        <w:t xml:space="preserve">      (fl.1491-2)</w:t>
      </w:r>
    </w:p>
    <w:p w14:paraId="050FEC49" w14:textId="489BB3C4" w:rsidR="00631C6A" w:rsidRDefault="00631C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184C3F5F" w14:textId="4027D8D5" w:rsidR="00631C6A" w:rsidRDefault="00631C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B63B7E" w14:textId="111541FE" w:rsidR="00631C6A" w:rsidRDefault="00631C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91725B" w14:textId="652B7366" w:rsidR="00631C6A" w:rsidRDefault="00631C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1491-2</w:t>
      </w:r>
      <w:r>
        <w:rPr>
          <w:rFonts w:ascii="Times New Roman" w:hAnsi="Times New Roman" w:cs="Times New Roman"/>
          <w:sz w:val="24"/>
          <w:szCs w:val="24"/>
        </w:rPr>
        <w:tab/>
        <w:t xml:space="preserve">B.Can.L.    </w:t>
      </w:r>
    </w:p>
    <w:p w14:paraId="4EF6ECD1" w14:textId="7272CB07" w:rsidR="00631C6A" w:rsidRDefault="00631C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D5678">
        <w:rPr>
          <w:rFonts w:ascii="Times New Roman" w:hAnsi="Times New Roman" w:cs="Times New Roman"/>
          <w:sz w:val="24"/>
          <w:szCs w:val="24"/>
        </w:rPr>
        <w:t>(Alumni Cantab. vol.1 part 4</w:t>
      </w:r>
      <w:r>
        <w:rPr>
          <w:rFonts w:ascii="Times New Roman" w:hAnsi="Times New Roman" w:cs="Times New Roman"/>
          <w:sz w:val="24"/>
          <w:szCs w:val="24"/>
        </w:rPr>
        <w:t xml:space="preserve"> p.24</w:t>
      </w:r>
      <w:r>
        <w:rPr>
          <w:rFonts w:ascii="Times New Roman" w:hAnsi="Times New Roman" w:cs="Times New Roman"/>
          <w:sz w:val="24"/>
          <w:szCs w:val="24"/>
        </w:rPr>
        <w:t>8)</w:t>
      </w:r>
    </w:p>
    <w:p w14:paraId="38E3CEE5" w14:textId="1684EAB4" w:rsidR="00631C6A" w:rsidRDefault="00631C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2CC81F" w14:textId="450600BD" w:rsidR="00631C6A" w:rsidRDefault="00631C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572456" w14:textId="626FBFB6" w:rsidR="00631C6A" w:rsidRPr="00631C6A" w:rsidRDefault="00631C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2021</w:t>
      </w:r>
    </w:p>
    <w:sectPr w:rsidR="00631C6A" w:rsidRPr="00631C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AB988" w14:textId="77777777" w:rsidR="00631C6A" w:rsidRDefault="00631C6A" w:rsidP="009139A6">
      <w:r>
        <w:separator/>
      </w:r>
    </w:p>
  </w:endnote>
  <w:endnote w:type="continuationSeparator" w:id="0">
    <w:p w14:paraId="6C763C20" w14:textId="77777777" w:rsidR="00631C6A" w:rsidRDefault="00631C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1AE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7306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54F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E8E37" w14:textId="77777777" w:rsidR="00631C6A" w:rsidRDefault="00631C6A" w:rsidP="009139A6">
      <w:r>
        <w:separator/>
      </w:r>
    </w:p>
  </w:footnote>
  <w:footnote w:type="continuationSeparator" w:id="0">
    <w:p w14:paraId="4552305B" w14:textId="77777777" w:rsidR="00631C6A" w:rsidRDefault="00631C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A75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736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6AD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C6A"/>
    <w:rsid w:val="000666E0"/>
    <w:rsid w:val="002510B7"/>
    <w:rsid w:val="005C130B"/>
    <w:rsid w:val="00631C6A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7FCDB"/>
  <w15:chartTrackingRefBased/>
  <w15:docId w15:val="{80F73960-7614-41FE-A139-7664AECB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2021-11-28T20:36:00Z</dcterms:created>
  <dcterms:modified xsi:type="dcterms:W3CDTF">2021-11-28T20:38:00Z</dcterms:modified>
</cp:coreProperties>
</file>